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DMT-2026-0015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Speditions-/Transportleistungen Umzug Montan.dok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Umzug des Montanhistorischen Dokumentationszentrum des Deutschen Bergbau-Museum Bochum inkl. des musealen Sammlungs-, Bibliotheks- und Archivbestandes.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